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FB7" w:rsidRPr="004525B3" w:rsidRDefault="00581FB7" w:rsidP="00BB1049">
      <w:pPr>
        <w:jc w:val="right"/>
        <w:rPr>
          <w:b/>
          <w:bCs/>
          <w:lang w:val="ru-RU"/>
        </w:rPr>
      </w:pPr>
      <w:r w:rsidRPr="005B5134">
        <w:rPr>
          <w:b/>
          <w:bCs/>
          <w:i/>
          <w:iCs/>
          <w:lang w:val="ru-RU"/>
        </w:rPr>
        <w:t xml:space="preserve">Приложение № </w:t>
      </w:r>
      <w:r>
        <w:rPr>
          <w:b/>
          <w:bCs/>
          <w:i/>
          <w:iCs/>
          <w:lang w:val="ru-RU"/>
        </w:rPr>
        <w:t>4.1</w:t>
      </w:r>
    </w:p>
    <w:p w:rsidR="00581FB7" w:rsidRDefault="00581FB7" w:rsidP="00BB1049">
      <w:pPr>
        <w:rPr>
          <w:lang w:val="bg-BG"/>
        </w:rPr>
      </w:pPr>
    </w:p>
    <w:p w:rsidR="00581FB7" w:rsidRDefault="00581FB7" w:rsidP="00BB1049">
      <w:pPr>
        <w:rPr>
          <w:lang w:val="bg-BG"/>
        </w:rPr>
      </w:pPr>
    </w:p>
    <w:p w:rsidR="00581FB7" w:rsidRPr="007F11C5" w:rsidRDefault="00581FB7" w:rsidP="00BB1049">
      <w:pPr>
        <w:rPr>
          <w:lang w:val="bg-BG"/>
        </w:rPr>
      </w:pPr>
    </w:p>
    <w:p w:rsidR="00581FB7" w:rsidRPr="005A053F" w:rsidRDefault="00581FB7" w:rsidP="00BB1049">
      <w:pPr>
        <w:jc w:val="center"/>
        <w:rPr>
          <w:b/>
          <w:bCs/>
          <w:lang w:val="bg-BG"/>
        </w:rPr>
      </w:pPr>
      <w:r w:rsidRPr="005A053F">
        <w:rPr>
          <w:b/>
          <w:bCs/>
          <w:lang w:val="bg-BG"/>
        </w:rPr>
        <w:t>ТЕХНИЧЕСКО ПРЕДЛОЖЕНИЕ</w:t>
      </w:r>
    </w:p>
    <w:p w:rsidR="00581FB7" w:rsidRPr="005A053F" w:rsidRDefault="00581FB7" w:rsidP="00BB1049">
      <w:pPr>
        <w:spacing w:line="276" w:lineRule="auto"/>
        <w:jc w:val="both"/>
        <w:rPr>
          <w:lang w:val="bg-BG"/>
        </w:rPr>
      </w:pPr>
    </w:p>
    <w:p w:rsidR="00581FB7" w:rsidRPr="00927052" w:rsidRDefault="00581FB7" w:rsidP="00DD5474">
      <w:pPr>
        <w:pStyle w:val="Style5"/>
        <w:widowControl/>
        <w:spacing w:before="34" w:line="274" w:lineRule="exact"/>
        <w:rPr>
          <w:rStyle w:val="FontStyle24"/>
          <w:sz w:val="24"/>
          <w:szCs w:val="24"/>
        </w:rPr>
      </w:pPr>
      <w:r w:rsidRPr="00927052">
        <w:rPr>
          <w:rStyle w:val="FontStyle24"/>
          <w:sz w:val="24"/>
          <w:szCs w:val="24"/>
        </w:rPr>
        <w:t>„Приготвяне и доставка на храна за учениците на СУ„Любен  Каравелов” гр. Димитровград  през учебната 201</w:t>
      </w:r>
      <w:r>
        <w:rPr>
          <w:rStyle w:val="FontStyle24"/>
          <w:sz w:val="24"/>
          <w:szCs w:val="24"/>
        </w:rPr>
        <w:t>9/2020</w:t>
      </w:r>
      <w:r w:rsidRPr="00927052">
        <w:rPr>
          <w:rStyle w:val="FontStyle24"/>
          <w:sz w:val="24"/>
          <w:szCs w:val="24"/>
        </w:rPr>
        <w:t xml:space="preserve"> година по две обособени позиции както</w:t>
      </w:r>
      <w:r>
        <w:rPr>
          <w:rStyle w:val="FontStyle24"/>
          <w:sz w:val="24"/>
          <w:szCs w:val="24"/>
        </w:rPr>
        <w:t xml:space="preserve"> </w:t>
      </w:r>
      <w:r w:rsidRPr="00927052">
        <w:rPr>
          <w:rStyle w:val="FontStyle24"/>
          <w:sz w:val="24"/>
          <w:szCs w:val="24"/>
        </w:rPr>
        <w:t>следва:</w:t>
      </w:r>
    </w:p>
    <w:p w:rsidR="00581FB7" w:rsidRPr="00927052" w:rsidRDefault="00581FB7" w:rsidP="00DD5474">
      <w:pPr>
        <w:pStyle w:val="Style5"/>
        <w:widowControl/>
        <w:spacing w:line="274" w:lineRule="exact"/>
        <w:ind w:firstLine="715"/>
        <w:rPr>
          <w:rStyle w:val="FontStyle24"/>
          <w:sz w:val="24"/>
          <w:szCs w:val="24"/>
        </w:rPr>
      </w:pPr>
      <w:r w:rsidRPr="00927052">
        <w:rPr>
          <w:rStyle w:val="FontStyle20"/>
          <w:sz w:val="24"/>
          <w:szCs w:val="24"/>
          <w:u w:val="single"/>
        </w:rPr>
        <w:t>Обособена позиция № 1:</w:t>
      </w:r>
      <w:r w:rsidRPr="00927052">
        <w:rPr>
          <w:rStyle w:val="FontStyle20"/>
          <w:sz w:val="24"/>
          <w:szCs w:val="24"/>
        </w:rPr>
        <w:t xml:space="preserve"> </w:t>
      </w:r>
      <w:r w:rsidRPr="00927052">
        <w:rPr>
          <w:rStyle w:val="FontStyle24"/>
          <w:sz w:val="24"/>
          <w:szCs w:val="24"/>
        </w:rPr>
        <w:t>„Доставка на закуски за учениците от</w:t>
      </w:r>
      <w:r w:rsidRPr="00927052">
        <w:rPr>
          <w:rStyle w:val="FontStyle24"/>
          <w:sz w:val="24"/>
          <w:szCs w:val="24"/>
          <w:lang w:val="en-US"/>
        </w:rPr>
        <w:t xml:space="preserve"> I</w:t>
      </w:r>
      <w:r w:rsidRPr="00927052">
        <w:rPr>
          <w:rStyle w:val="FontStyle24"/>
          <w:sz w:val="24"/>
          <w:szCs w:val="24"/>
        </w:rPr>
        <w:t xml:space="preserve"> - IV клас на СУ„Любен Каравелов” гр. Димитровград през учебната 201</w:t>
      </w:r>
      <w:r>
        <w:rPr>
          <w:rStyle w:val="FontStyle24"/>
          <w:sz w:val="24"/>
          <w:szCs w:val="24"/>
        </w:rPr>
        <w:t>9/2020</w:t>
      </w:r>
      <w:r w:rsidRPr="00927052">
        <w:rPr>
          <w:rStyle w:val="FontStyle24"/>
          <w:sz w:val="24"/>
          <w:szCs w:val="24"/>
        </w:rPr>
        <w:t xml:space="preserve"> година";</w:t>
      </w:r>
    </w:p>
    <w:p w:rsidR="00581FB7" w:rsidRPr="005A053F" w:rsidRDefault="00581FB7" w:rsidP="00BB1049">
      <w:pPr>
        <w:jc w:val="both"/>
        <w:rPr>
          <w:b/>
          <w:bCs/>
          <w:sz w:val="24"/>
          <w:szCs w:val="24"/>
          <w:lang w:val="bg-BG"/>
        </w:rPr>
      </w:pPr>
    </w:p>
    <w:p w:rsidR="00581FB7" w:rsidRPr="005A053F" w:rsidRDefault="00581FB7" w:rsidP="00BB1049">
      <w:pPr>
        <w:ind w:firstLine="720"/>
        <w:rPr>
          <w:sz w:val="24"/>
          <w:szCs w:val="24"/>
          <w:lang w:val="bg-BG"/>
        </w:rPr>
      </w:pPr>
      <w:r w:rsidRPr="005A053F">
        <w:rPr>
          <w:b/>
          <w:bCs/>
          <w:sz w:val="24"/>
          <w:szCs w:val="24"/>
          <w:lang w:val="bg-BG"/>
        </w:rPr>
        <w:t>УВАЖАЕМИ ГОСПОЖИ И ГОСПОДА</w:t>
      </w:r>
      <w:r w:rsidRPr="005A053F">
        <w:rPr>
          <w:sz w:val="24"/>
          <w:szCs w:val="24"/>
          <w:lang w:val="bg-BG"/>
        </w:rPr>
        <w:t>,</w:t>
      </w:r>
    </w:p>
    <w:p w:rsidR="00581FB7" w:rsidRPr="005A053F" w:rsidRDefault="00581FB7" w:rsidP="00BB1049">
      <w:pPr>
        <w:autoSpaceDE w:val="0"/>
        <w:autoSpaceDN w:val="0"/>
        <w:adjustRightInd w:val="0"/>
        <w:ind w:firstLine="708"/>
        <w:jc w:val="both"/>
        <w:rPr>
          <w:rFonts w:eastAsia="SimSun"/>
          <w:sz w:val="24"/>
          <w:szCs w:val="24"/>
          <w:lang w:val="bg-BG" w:eastAsia="zh-CN"/>
        </w:rPr>
      </w:pPr>
      <w:r w:rsidRPr="005A053F">
        <w:rPr>
          <w:rFonts w:eastAsia="SimSun"/>
          <w:sz w:val="24"/>
          <w:szCs w:val="24"/>
          <w:lang w:val="bg-BG" w:eastAsia="zh-CN"/>
        </w:rPr>
        <w:t xml:space="preserve">След запознаване с всички документи и образци от документацията за участие в откритата процедура, получаването на които потвърждаваме с настоящото </w:t>
      </w:r>
    </w:p>
    <w:p w:rsidR="00581FB7" w:rsidRPr="005A053F" w:rsidRDefault="00581FB7" w:rsidP="00BB1049">
      <w:pPr>
        <w:ind w:firstLine="708"/>
        <w:rPr>
          <w:position w:val="8"/>
          <w:sz w:val="24"/>
          <w:szCs w:val="24"/>
          <w:lang w:val="bg-BG"/>
        </w:rPr>
      </w:pPr>
    </w:p>
    <w:p w:rsidR="00581FB7" w:rsidRPr="005A053F" w:rsidRDefault="00581FB7" w:rsidP="00BB1049">
      <w:pPr>
        <w:ind w:firstLine="708"/>
        <w:rPr>
          <w:position w:val="8"/>
          <w:sz w:val="24"/>
          <w:szCs w:val="24"/>
          <w:lang w:val="bg-BG"/>
        </w:rPr>
      </w:pPr>
      <w:r w:rsidRPr="005A053F">
        <w:rPr>
          <w:position w:val="8"/>
          <w:sz w:val="24"/>
          <w:szCs w:val="24"/>
          <w:lang w:val="bg-BG"/>
        </w:rPr>
        <w:t>Ние, ..................................................................................................................................</w:t>
      </w:r>
    </w:p>
    <w:p w:rsidR="00581FB7" w:rsidRPr="005A053F" w:rsidRDefault="00581FB7" w:rsidP="00BB1049">
      <w:pPr>
        <w:ind w:firstLine="708"/>
        <w:rPr>
          <w:position w:val="8"/>
          <w:sz w:val="24"/>
          <w:szCs w:val="24"/>
          <w:lang w:val="bg-BG"/>
        </w:rPr>
      </w:pPr>
      <w:r w:rsidRPr="005A053F">
        <w:rPr>
          <w:position w:val="8"/>
          <w:sz w:val="24"/>
          <w:szCs w:val="24"/>
          <w:lang w:val="bg-BG"/>
        </w:rPr>
        <w:tab/>
      </w:r>
      <w:r w:rsidRPr="005A053F">
        <w:rPr>
          <w:position w:val="8"/>
          <w:sz w:val="24"/>
          <w:szCs w:val="24"/>
          <w:lang w:val="bg-BG"/>
        </w:rPr>
        <w:tab/>
      </w:r>
      <w:r w:rsidRPr="005A053F">
        <w:rPr>
          <w:position w:val="8"/>
          <w:sz w:val="24"/>
          <w:szCs w:val="24"/>
          <w:lang w:val="bg-BG"/>
        </w:rPr>
        <w:tab/>
      </w:r>
      <w:r w:rsidRPr="005A053F">
        <w:rPr>
          <w:position w:val="8"/>
          <w:sz w:val="24"/>
          <w:szCs w:val="24"/>
          <w:lang w:val="bg-BG"/>
        </w:rPr>
        <w:tab/>
      </w:r>
      <w:r w:rsidRPr="005A053F">
        <w:rPr>
          <w:position w:val="8"/>
          <w:sz w:val="24"/>
          <w:szCs w:val="24"/>
          <w:lang w:val="bg-BG"/>
        </w:rPr>
        <w:tab/>
        <w:t>/ наименование на участника /</w:t>
      </w:r>
    </w:p>
    <w:p w:rsidR="00581FB7" w:rsidRPr="005A053F" w:rsidRDefault="00581FB7" w:rsidP="00BB1049">
      <w:pPr>
        <w:ind w:firstLine="708"/>
        <w:rPr>
          <w:position w:val="8"/>
          <w:sz w:val="24"/>
          <w:szCs w:val="24"/>
          <w:lang w:val="bg-BG"/>
        </w:rPr>
      </w:pPr>
      <w:r w:rsidRPr="005A053F">
        <w:rPr>
          <w:position w:val="8"/>
          <w:sz w:val="24"/>
          <w:szCs w:val="24"/>
          <w:lang w:val="bg-BG"/>
        </w:rPr>
        <w:t xml:space="preserve">адрес на управление:................................................, </w:t>
      </w:r>
    </w:p>
    <w:p w:rsidR="00581FB7" w:rsidRPr="005A053F" w:rsidRDefault="00581FB7" w:rsidP="00BB1049">
      <w:pPr>
        <w:ind w:firstLine="708"/>
        <w:rPr>
          <w:position w:val="8"/>
          <w:sz w:val="24"/>
          <w:szCs w:val="24"/>
          <w:lang w:val="bg-BG"/>
        </w:rPr>
      </w:pPr>
    </w:p>
    <w:p w:rsidR="00581FB7" w:rsidRPr="005A053F" w:rsidRDefault="00581FB7" w:rsidP="00BB1049">
      <w:pPr>
        <w:ind w:firstLine="708"/>
        <w:rPr>
          <w:position w:val="8"/>
          <w:sz w:val="24"/>
          <w:szCs w:val="24"/>
          <w:lang w:val="bg-BG"/>
        </w:rPr>
      </w:pPr>
      <w:r w:rsidRPr="005A053F">
        <w:rPr>
          <w:position w:val="8"/>
          <w:sz w:val="24"/>
          <w:szCs w:val="24"/>
          <w:lang w:val="bg-BG"/>
        </w:rPr>
        <w:t>ЕИК/БУЛСТАТ...................................., заявяваме, че желаем да участваме в процедурата и предлагаме:</w:t>
      </w:r>
    </w:p>
    <w:p w:rsidR="00581FB7" w:rsidRPr="005A053F" w:rsidRDefault="00581FB7" w:rsidP="00BB1049">
      <w:pPr>
        <w:ind w:firstLine="708"/>
        <w:jc w:val="both"/>
        <w:rPr>
          <w:position w:val="8"/>
          <w:sz w:val="24"/>
          <w:szCs w:val="24"/>
          <w:lang w:val="bg-BG"/>
        </w:rPr>
      </w:pPr>
      <w:r w:rsidRPr="005A053F">
        <w:rPr>
          <w:position w:val="8"/>
          <w:sz w:val="24"/>
          <w:szCs w:val="24"/>
          <w:lang w:val="bg-BG"/>
        </w:rPr>
        <w:t>I..</w:t>
      </w:r>
    </w:p>
    <w:p w:rsidR="00581FB7" w:rsidRPr="005A053F" w:rsidRDefault="00581FB7" w:rsidP="00BB1049">
      <w:pPr>
        <w:ind w:right="-650"/>
        <w:jc w:val="both"/>
        <w:rPr>
          <w:b/>
          <w:bCs/>
          <w:sz w:val="24"/>
          <w:szCs w:val="24"/>
          <w:lang w:val="bg-BG"/>
        </w:rPr>
      </w:pPr>
      <w:r w:rsidRPr="005A053F">
        <w:rPr>
          <w:position w:val="8"/>
          <w:sz w:val="24"/>
          <w:szCs w:val="24"/>
          <w:lang w:val="bg-BG"/>
        </w:rPr>
        <w:t xml:space="preserve"> </w:t>
      </w:r>
    </w:p>
    <w:p w:rsidR="00581FB7" w:rsidRPr="0046499B" w:rsidRDefault="00581FB7" w:rsidP="00D87323">
      <w:pPr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  <w:lang w:val="bg-BG"/>
        </w:rPr>
      </w:pPr>
      <w:r w:rsidRPr="0046499B">
        <w:rPr>
          <w:b/>
          <w:bCs/>
          <w:sz w:val="24"/>
          <w:szCs w:val="24"/>
          <w:lang w:val="bg-BG"/>
        </w:rPr>
        <w:t>Доставяната храна да отговаря на следните изисквания:</w:t>
      </w:r>
    </w:p>
    <w:p w:rsidR="00581FB7" w:rsidRPr="0046499B" w:rsidRDefault="00581FB7" w:rsidP="00D87323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>Да е висококачествена, пълноценна и безопасна, като отговаря на всички изисквания на националното и европейското законодателство в тази насока;</w:t>
      </w:r>
    </w:p>
    <w:p w:rsidR="00581FB7" w:rsidRPr="0046499B" w:rsidRDefault="00581FB7" w:rsidP="00D87323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 xml:space="preserve">Да се приготвя </w:t>
      </w:r>
      <w:r>
        <w:rPr>
          <w:sz w:val="24"/>
          <w:szCs w:val="24"/>
          <w:lang w:val="bg-BG"/>
        </w:rPr>
        <w:t xml:space="preserve">само </w:t>
      </w:r>
      <w:r w:rsidRPr="0046499B">
        <w:rPr>
          <w:sz w:val="24"/>
          <w:szCs w:val="24"/>
          <w:lang w:val="bg-BG"/>
        </w:rPr>
        <w:t>в обекти, регистрирани по чл. 12 от Закона за храните;</w:t>
      </w:r>
    </w:p>
    <w:p w:rsidR="00581FB7" w:rsidRPr="0046499B" w:rsidRDefault="00581FB7" w:rsidP="00D87323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 xml:space="preserve">Да е приготвена от хранителни продукти, които отговарят на изискванията, предвидени в Закона за храните и свързаните с него подзаконови нормативни актове и да е придружена с необходимите сертификати. </w:t>
      </w:r>
    </w:p>
    <w:p w:rsidR="00581FB7" w:rsidRPr="0046499B" w:rsidRDefault="00581FB7" w:rsidP="00D87323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>Да отговаря на изискванията, посочени в Наредба № 37/21.07.2009 на Министерство на здравеопазването за здравословното хранене на учениците;</w:t>
      </w:r>
    </w:p>
    <w:p w:rsidR="00581FB7" w:rsidRPr="0046499B" w:rsidRDefault="00581FB7" w:rsidP="00D87323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>Да отговаря на изискванията, посочени в Наредба № 9/16.09.2011 г. на Министерство на земеделието и храните за специфичните изисквания към безопасността и качеството на храните, предлагани в детските заведения и училищата;</w:t>
      </w:r>
    </w:p>
    <w:p w:rsidR="00581FB7" w:rsidRPr="0046499B" w:rsidRDefault="00581FB7" w:rsidP="00D87323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>Да отговаря на изискванията, посочени в Наредба № 23/19.07.2005 г. за физиологичните норми за хранене на населението на Министерство на здравеопазването;</w:t>
      </w:r>
    </w:p>
    <w:p w:rsidR="00581FB7" w:rsidRDefault="00581FB7" w:rsidP="00D87323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>Да отговаря на изискванията на Наредба № 5 за хигиената на храните от 25.05.2006 на Министерство на земеделието и храните.</w:t>
      </w:r>
    </w:p>
    <w:p w:rsidR="00581FB7" w:rsidRPr="0046499B" w:rsidRDefault="00581FB7" w:rsidP="00D87323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D87323">
        <w:rPr>
          <w:sz w:val="24"/>
          <w:szCs w:val="24"/>
          <w:lang w:val="bg-BG"/>
        </w:rPr>
        <w:t>Да отговаря на изискванията на Наредба № 1 от 26.01.2016 г. за хигиената на храните и всички изисквания на контролните органи РЗИ и</w:t>
      </w:r>
    </w:p>
    <w:p w:rsidR="00581FB7" w:rsidRDefault="00581FB7" w:rsidP="00D87323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>Доставяната храна следва да бъде приготвяна съгласно сборника рецепти за ученическо и столово хранене, одобрен със заповед на Министъра на МЗ, какато и да се спазват изискванията за съответната възрастова група на учениците.</w:t>
      </w:r>
    </w:p>
    <w:p w:rsidR="00581FB7" w:rsidRPr="00D87323" w:rsidRDefault="00581FB7" w:rsidP="00D87323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D87323">
        <w:rPr>
          <w:sz w:val="24"/>
          <w:szCs w:val="24"/>
          <w:lang w:val="bg-BG"/>
        </w:rPr>
        <w:t xml:space="preserve">Изпълнителят на обществената поръчка следва да доставя ежедневно през учебните дни за периода на действие на договора закуски на учениците от I – IV клас включващи сандвич/тестено изделие/плод, като бройката за деня се уточнява в заявка. </w:t>
      </w:r>
    </w:p>
    <w:p w:rsidR="00581FB7" w:rsidRPr="00D87323" w:rsidRDefault="00581FB7" w:rsidP="00D87323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D87323">
        <w:rPr>
          <w:sz w:val="24"/>
          <w:szCs w:val="24"/>
          <w:lang w:val="bg-BG"/>
        </w:rPr>
        <w:t>Грамажът на предлаганите закуски да бъде съобразен със сборник рецепти за за ученическо столово хранене и бюфети одобрен от МЗ.</w:t>
      </w:r>
    </w:p>
    <w:p w:rsidR="00581FB7" w:rsidRPr="00D87323" w:rsidRDefault="00581FB7" w:rsidP="00D87323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D87323">
        <w:rPr>
          <w:sz w:val="24"/>
          <w:szCs w:val="24"/>
          <w:lang w:val="bg-BG"/>
        </w:rPr>
        <w:t>Основният компонент на закуската трябва да включва разнообразни хранителни продукти, които в рамките на една седмица да не се повтарят.</w:t>
      </w:r>
    </w:p>
    <w:p w:rsidR="00581FB7" w:rsidRPr="00D87323" w:rsidRDefault="00581FB7" w:rsidP="00D87323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D87323">
        <w:rPr>
          <w:sz w:val="24"/>
          <w:szCs w:val="24"/>
          <w:lang w:val="bg-BG"/>
        </w:rPr>
        <w:t xml:space="preserve">Тестените закуски и сандвичите да бъдат произведени в деня на консумацията. </w:t>
      </w:r>
    </w:p>
    <w:p w:rsidR="00581FB7" w:rsidRPr="00D87323" w:rsidRDefault="00581FB7" w:rsidP="00D87323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D87323">
        <w:rPr>
          <w:sz w:val="24"/>
          <w:szCs w:val="24"/>
          <w:lang w:val="bg-BG"/>
        </w:rPr>
        <w:t>Закуските да бъдат в индивидуална опаковка за еднократно ползване.</w:t>
      </w:r>
    </w:p>
    <w:p w:rsidR="00581FB7" w:rsidRPr="00D87323" w:rsidRDefault="00581FB7" w:rsidP="00D87323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D87323">
        <w:rPr>
          <w:sz w:val="24"/>
          <w:szCs w:val="24"/>
          <w:lang w:val="bg-BG"/>
        </w:rPr>
        <w:t>Доставката следва да се извършва до 8,30 часа на съответния ден.</w:t>
      </w:r>
    </w:p>
    <w:p w:rsidR="00581FB7" w:rsidRPr="0046499B" w:rsidRDefault="00581FB7" w:rsidP="00D87323">
      <w:pPr>
        <w:spacing w:after="200" w:line="276" w:lineRule="auto"/>
        <w:ind w:left="360"/>
        <w:jc w:val="both"/>
        <w:rPr>
          <w:sz w:val="24"/>
          <w:szCs w:val="24"/>
          <w:lang w:val="bg-BG"/>
        </w:rPr>
      </w:pPr>
      <w:r w:rsidRPr="005A053F">
        <w:rPr>
          <w:position w:val="8"/>
          <w:sz w:val="24"/>
          <w:szCs w:val="24"/>
          <w:lang w:val="bg-BG"/>
        </w:rPr>
        <w:t>Да изпълним без резерви и ограничения, предмета на поръчката в пълно съответствие с техническите спецификации и изискванията в документацията</w:t>
      </w:r>
    </w:p>
    <w:p w:rsidR="00581FB7" w:rsidRPr="005A053F" w:rsidRDefault="00581FB7" w:rsidP="00BB1049">
      <w:pPr>
        <w:ind w:firstLine="708"/>
        <w:jc w:val="both"/>
        <w:rPr>
          <w:color w:val="FF0000"/>
          <w:position w:val="8"/>
          <w:lang w:val="bg-BG"/>
        </w:rPr>
      </w:pPr>
    </w:p>
    <w:tbl>
      <w:tblPr>
        <w:tblW w:w="9639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484"/>
        <w:gridCol w:w="7155"/>
      </w:tblGrid>
      <w:tr w:rsidR="00581FB7" w:rsidRPr="005A053F"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FB7" w:rsidRPr="005A053F" w:rsidRDefault="00581FB7" w:rsidP="00BB1049">
            <w:pPr>
              <w:spacing w:before="100" w:beforeAutospacing="1" w:after="100" w:afterAutospacing="1"/>
              <w:ind w:right="-453"/>
              <w:jc w:val="both"/>
              <w:rPr>
                <w:color w:val="000000"/>
                <w:lang w:val="bg-BG"/>
              </w:rPr>
            </w:pPr>
            <w:r w:rsidRPr="005A053F">
              <w:rPr>
                <w:color w:val="000000"/>
                <w:lang w:val="bg-BG"/>
              </w:rPr>
              <w:t xml:space="preserve">Дата </w:t>
            </w:r>
          </w:p>
        </w:tc>
        <w:tc>
          <w:tcPr>
            <w:tcW w:w="7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FB7" w:rsidRPr="005A053F" w:rsidRDefault="00581FB7" w:rsidP="00BB1049">
            <w:pPr>
              <w:spacing w:before="100" w:beforeAutospacing="1" w:after="100" w:afterAutospacing="1"/>
              <w:ind w:right="-453"/>
              <w:jc w:val="both"/>
              <w:rPr>
                <w:color w:val="000000"/>
                <w:lang w:val="bg-BG"/>
              </w:rPr>
            </w:pPr>
            <w:r w:rsidRPr="005A053F">
              <w:rPr>
                <w:color w:val="000000"/>
                <w:lang w:val="bg-BG"/>
              </w:rPr>
              <w:t>............................/ ............................/ ............................</w:t>
            </w:r>
          </w:p>
        </w:tc>
      </w:tr>
      <w:tr w:rsidR="00581FB7" w:rsidRPr="005A053F">
        <w:tc>
          <w:tcPr>
            <w:tcW w:w="2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FB7" w:rsidRPr="005A053F" w:rsidRDefault="00581FB7" w:rsidP="00BB1049">
            <w:pPr>
              <w:spacing w:before="100" w:beforeAutospacing="1" w:after="100" w:afterAutospacing="1"/>
              <w:ind w:right="-453"/>
              <w:jc w:val="both"/>
              <w:rPr>
                <w:color w:val="000000"/>
                <w:lang w:val="bg-BG"/>
              </w:rPr>
            </w:pPr>
            <w:r w:rsidRPr="005A053F">
              <w:rPr>
                <w:color w:val="000000"/>
                <w:lang w:val="bg-BG"/>
              </w:rPr>
              <w:t>Име и фамилия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FB7" w:rsidRPr="005A053F" w:rsidRDefault="00581FB7" w:rsidP="00BB1049">
            <w:pPr>
              <w:spacing w:before="100" w:beforeAutospacing="1" w:after="100" w:afterAutospacing="1"/>
              <w:ind w:right="-453"/>
              <w:jc w:val="both"/>
              <w:rPr>
                <w:color w:val="000000"/>
                <w:lang w:val="bg-BG"/>
              </w:rPr>
            </w:pPr>
            <w:r w:rsidRPr="005A053F">
              <w:rPr>
                <w:color w:val="000000"/>
                <w:lang w:val="bg-BG"/>
              </w:rPr>
              <w:t>..........................................................................................</w:t>
            </w:r>
          </w:p>
        </w:tc>
      </w:tr>
      <w:tr w:rsidR="00581FB7" w:rsidRPr="005A053F">
        <w:tc>
          <w:tcPr>
            <w:tcW w:w="2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FB7" w:rsidRPr="005A053F" w:rsidRDefault="00581FB7" w:rsidP="00BB1049">
            <w:pPr>
              <w:spacing w:before="100" w:beforeAutospacing="1" w:after="100" w:afterAutospacing="1"/>
              <w:ind w:right="-453"/>
              <w:jc w:val="both"/>
              <w:rPr>
                <w:color w:val="000000"/>
                <w:lang w:val="bg-BG"/>
              </w:rPr>
            </w:pPr>
            <w:r w:rsidRPr="005A053F">
              <w:rPr>
                <w:color w:val="000000"/>
                <w:lang w:val="bg-BG"/>
              </w:rPr>
              <w:t>Подпис (и печат)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FB7" w:rsidRPr="005A053F" w:rsidRDefault="00581FB7" w:rsidP="00BB1049">
            <w:pPr>
              <w:spacing w:before="100" w:beforeAutospacing="1" w:after="100" w:afterAutospacing="1"/>
              <w:ind w:right="-453"/>
              <w:jc w:val="both"/>
              <w:rPr>
                <w:color w:val="000000"/>
                <w:lang w:val="bg-BG"/>
              </w:rPr>
            </w:pPr>
            <w:r w:rsidRPr="005A053F">
              <w:rPr>
                <w:color w:val="000000"/>
                <w:lang w:val="bg-BG"/>
              </w:rPr>
              <w:t>...........................................................................................</w:t>
            </w:r>
          </w:p>
        </w:tc>
      </w:tr>
    </w:tbl>
    <w:p w:rsidR="00581FB7" w:rsidRPr="005A053F" w:rsidRDefault="00581FB7">
      <w:pPr>
        <w:rPr>
          <w:lang w:val="bg-BG"/>
        </w:rPr>
      </w:pPr>
    </w:p>
    <w:sectPr w:rsidR="00581FB7" w:rsidRPr="005A053F" w:rsidSect="00DA35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446AE"/>
    <w:multiLevelType w:val="hybridMultilevel"/>
    <w:tmpl w:val="7B7012A2"/>
    <w:lvl w:ilvl="0" w:tplc="87B6E582">
      <w:start w:val="1"/>
      <w:numFmt w:val="bullet"/>
      <w:lvlText w:val="-"/>
      <w:lvlJc w:val="left"/>
      <w:pPr>
        <w:ind w:left="720" w:hanging="360"/>
      </w:pPr>
      <w:rPr>
        <w:rFonts w:ascii="Bookman Old Style" w:eastAsia="MS Mincho" w:hAnsi="Bookman Old Style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CFD55E4"/>
    <w:multiLevelType w:val="hybridMultilevel"/>
    <w:tmpl w:val="18AAAC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68FB"/>
    <w:rsid w:val="00012CE7"/>
    <w:rsid w:val="00143E1F"/>
    <w:rsid w:val="001518EA"/>
    <w:rsid w:val="00365CDA"/>
    <w:rsid w:val="003B710F"/>
    <w:rsid w:val="004016F7"/>
    <w:rsid w:val="00401722"/>
    <w:rsid w:val="004067E5"/>
    <w:rsid w:val="004525B3"/>
    <w:rsid w:val="0046499B"/>
    <w:rsid w:val="00493A17"/>
    <w:rsid w:val="004C1653"/>
    <w:rsid w:val="00581FB7"/>
    <w:rsid w:val="005A053F"/>
    <w:rsid w:val="005B5134"/>
    <w:rsid w:val="00742928"/>
    <w:rsid w:val="00744EA3"/>
    <w:rsid w:val="007F11C5"/>
    <w:rsid w:val="00825AA1"/>
    <w:rsid w:val="00881DF8"/>
    <w:rsid w:val="008D3BA3"/>
    <w:rsid w:val="00927052"/>
    <w:rsid w:val="0095068A"/>
    <w:rsid w:val="009A1263"/>
    <w:rsid w:val="00A046DF"/>
    <w:rsid w:val="00B217D3"/>
    <w:rsid w:val="00B42269"/>
    <w:rsid w:val="00BB1049"/>
    <w:rsid w:val="00BB416A"/>
    <w:rsid w:val="00C368FB"/>
    <w:rsid w:val="00C4191C"/>
    <w:rsid w:val="00D87323"/>
    <w:rsid w:val="00DA35F2"/>
    <w:rsid w:val="00DD5474"/>
    <w:rsid w:val="00DF2B31"/>
    <w:rsid w:val="00E32040"/>
    <w:rsid w:val="00F07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8FB"/>
    <w:rPr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uiPriority w:val="99"/>
    <w:rsid w:val="00DD5474"/>
    <w:pPr>
      <w:widowControl w:val="0"/>
      <w:autoSpaceDE w:val="0"/>
      <w:autoSpaceDN w:val="0"/>
      <w:adjustRightInd w:val="0"/>
      <w:spacing w:line="278" w:lineRule="exact"/>
      <w:ind w:firstLine="725"/>
      <w:jc w:val="both"/>
    </w:pPr>
    <w:rPr>
      <w:sz w:val="24"/>
      <w:szCs w:val="24"/>
      <w:lang w:val="bg-BG" w:eastAsia="bg-BG"/>
    </w:rPr>
  </w:style>
  <w:style w:type="character" w:customStyle="1" w:styleId="FontStyle20">
    <w:name w:val="Font Style20"/>
    <w:basedOn w:val="DefaultParagraphFont"/>
    <w:uiPriority w:val="99"/>
    <w:rsid w:val="00DD5474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24">
    <w:name w:val="Font Style24"/>
    <w:basedOn w:val="DefaultParagraphFont"/>
    <w:uiPriority w:val="99"/>
    <w:rsid w:val="00DD5474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525</Words>
  <Characters>2997</Characters>
  <Application>Microsoft Office Outlook</Application>
  <DocSecurity>0</DocSecurity>
  <Lines>0</Lines>
  <Paragraphs>0</Paragraphs>
  <ScaleCrop>false</ScaleCrop>
  <Company>WORK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PC</dc:creator>
  <cp:keywords/>
  <dc:description/>
  <cp:lastModifiedBy>user</cp:lastModifiedBy>
  <cp:revision>2</cp:revision>
  <dcterms:created xsi:type="dcterms:W3CDTF">2019-10-08T10:06:00Z</dcterms:created>
  <dcterms:modified xsi:type="dcterms:W3CDTF">2019-10-08T10:06:00Z</dcterms:modified>
</cp:coreProperties>
</file>